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35C537" w14:textId="77777777" w:rsidR="00EE0279" w:rsidRDefault="00EE0279" w:rsidP="00EE02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CHAMBRE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71DBC1B1" w14:textId="77777777" w:rsidR="00EE0279" w:rsidRDefault="00EE0279" w:rsidP="00EE02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Cutler.</w:t>
      </w:r>
    </w:p>
    <w:p w14:paraId="16A2A707" w14:textId="77777777" w:rsidR="00EE0279" w:rsidRDefault="00EE0279" w:rsidP="00EE02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EE779A" w14:textId="66ED376E" w:rsidR="00EE0279" w:rsidRDefault="00EE0279" w:rsidP="00EE02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745333" w14:textId="6F6605DB" w:rsidR="00140966" w:rsidRDefault="00140966" w:rsidP="00EE02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1474-5</w:t>
      </w:r>
      <w:r>
        <w:rPr>
          <w:rFonts w:ascii="Times New Roman" w:hAnsi="Times New Roman" w:cs="Times New Roman"/>
          <w:sz w:val="24"/>
          <w:szCs w:val="24"/>
        </w:rPr>
        <w:tab/>
        <w:t>He paid 10s to the Cutlers’ Company, his arrears for his entry fee.</w:t>
      </w:r>
    </w:p>
    <w:p w14:paraId="37FB8371" w14:textId="17C38863" w:rsidR="00140966" w:rsidRDefault="00140966" w:rsidP="00140966">
      <w:pPr>
        <w:pStyle w:val="NoSpacing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140966">
        <w:rPr>
          <w:rFonts w:ascii="Times New Roman" w:eastAsia="Times New Roman" w:hAnsi="Times New Roman" w:cs="Times New Roman"/>
          <w:sz w:val="24"/>
          <w:szCs w:val="24"/>
        </w:rPr>
        <w:t xml:space="preserve">(“History of the Cutlers’ Company of London and of the Minor Cutlery Crafts, With Biographical Notices of Early London Cutlers” by Charles Welch </w:t>
      </w:r>
      <w:proofErr w:type="spellStart"/>
      <w:r w:rsidRPr="00140966">
        <w:rPr>
          <w:rFonts w:ascii="Times New Roman" w:eastAsia="Times New Roman" w:hAnsi="Times New Roman" w:cs="Times New Roman"/>
          <w:sz w:val="24"/>
          <w:szCs w:val="24"/>
        </w:rPr>
        <w:t>vol.I</w:t>
      </w:r>
      <w:proofErr w:type="spellEnd"/>
      <w:r w:rsidRPr="00140966">
        <w:rPr>
          <w:rFonts w:ascii="Times New Roman" w:eastAsia="Times New Roman" w:hAnsi="Times New Roman" w:cs="Times New Roman"/>
          <w:sz w:val="24"/>
          <w:szCs w:val="24"/>
        </w:rPr>
        <w:t xml:space="preserve"> published by the Cutlers’ Company 1916 p.</w:t>
      </w:r>
      <w:r>
        <w:rPr>
          <w:rFonts w:ascii="Times New Roman" w:eastAsia="Times New Roman" w:hAnsi="Times New Roman" w:cs="Times New Roman"/>
          <w:sz w:val="24"/>
          <w:szCs w:val="24"/>
        </w:rPr>
        <w:t>364)</w:t>
      </w:r>
    </w:p>
    <w:p w14:paraId="4353EAC6" w14:textId="73412622" w:rsidR="00A247B0" w:rsidRPr="00140966" w:rsidRDefault="00A247B0" w:rsidP="00A247B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1474-5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He had an apprentice called Thomas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Lavyngton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  (ibid.)</w:t>
      </w:r>
    </w:p>
    <w:p w14:paraId="6F6F5AC2" w14:textId="77777777" w:rsidR="00EE0279" w:rsidRDefault="00EE0279" w:rsidP="00EE02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1484</w:t>
      </w:r>
      <w:r>
        <w:rPr>
          <w:rFonts w:ascii="Times New Roman" w:hAnsi="Times New Roman" w:cs="Times New Roman"/>
          <w:sz w:val="24"/>
          <w:szCs w:val="24"/>
        </w:rPr>
        <w:tab/>
        <w:t xml:space="preserve">He made a plaint of debt against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Harop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Guildford, Surrey(q.v.),</w:t>
      </w:r>
    </w:p>
    <w:p w14:paraId="1DF9C295" w14:textId="77777777" w:rsidR="00EE0279" w:rsidRDefault="00EE0279" w:rsidP="00EE02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Alan </w:t>
      </w:r>
      <w:proofErr w:type="spellStart"/>
      <w:r>
        <w:rPr>
          <w:rFonts w:ascii="Times New Roman" w:hAnsi="Times New Roman" w:cs="Times New Roman"/>
          <w:sz w:val="24"/>
          <w:szCs w:val="24"/>
        </w:rPr>
        <w:t>Braytoft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Vicar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Tonbridge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Kent(q.v.), and William George of </w:t>
      </w:r>
    </w:p>
    <w:p w14:paraId="11AA9C95" w14:textId="3C73AAC8" w:rsidR="00EE0279" w:rsidRDefault="00EE0279" w:rsidP="00EE02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Guildford(q.v.).</w:t>
      </w:r>
    </w:p>
    <w:p w14:paraId="5945BA6C" w14:textId="77777777" w:rsidR="00EE0279" w:rsidRDefault="00EE0279" w:rsidP="00EE02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292AD3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https://waalt.uh.edu/index.php/CP40/887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630DA736" w14:textId="77777777" w:rsidR="00EE0279" w:rsidRDefault="00EE0279" w:rsidP="00EE02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BC5815" w14:textId="44072779" w:rsidR="00EE0279" w:rsidRDefault="00EE0279" w:rsidP="00EE02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042FD42" w14:textId="61821CC1" w:rsidR="00140966" w:rsidRDefault="00140966" w:rsidP="00EE02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February 2023</w:t>
      </w:r>
    </w:p>
    <w:p w14:paraId="5796031C" w14:textId="59018B56" w:rsidR="00A247B0" w:rsidRPr="00AC4E58" w:rsidRDefault="00A247B0" w:rsidP="00EE02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February 2024</w:t>
      </w:r>
    </w:p>
    <w:p w14:paraId="5A069C1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D7792D" w14:textId="77777777" w:rsidR="0012229B" w:rsidRDefault="0012229B" w:rsidP="009139A6">
      <w:r>
        <w:separator/>
      </w:r>
    </w:p>
  </w:endnote>
  <w:endnote w:type="continuationSeparator" w:id="0">
    <w:p w14:paraId="74F1DFDB" w14:textId="77777777" w:rsidR="0012229B" w:rsidRDefault="0012229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3FEA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9A18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79EA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B74E96" w14:textId="77777777" w:rsidR="0012229B" w:rsidRDefault="0012229B" w:rsidP="009139A6">
      <w:r>
        <w:separator/>
      </w:r>
    </w:p>
  </w:footnote>
  <w:footnote w:type="continuationSeparator" w:id="0">
    <w:p w14:paraId="1DBE5E01" w14:textId="77777777" w:rsidR="0012229B" w:rsidRDefault="0012229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20AF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92B7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CD59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279"/>
    <w:rsid w:val="000666E0"/>
    <w:rsid w:val="0012229B"/>
    <w:rsid w:val="00140966"/>
    <w:rsid w:val="002510B7"/>
    <w:rsid w:val="002944A2"/>
    <w:rsid w:val="005C130B"/>
    <w:rsid w:val="00826F5C"/>
    <w:rsid w:val="009139A6"/>
    <w:rsid w:val="009448BB"/>
    <w:rsid w:val="00A247B0"/>
    <w:rsid w:val="00A3176C"/>
    <w:rsid w:val="00AE65F8"/>
    <w:rsid w:val="00BA00AB"/>
    <w:rsid w:val="00CB4ED9"/>
    <w:rsid w:val="00EB3209"/>
    <w:rsid w:val="00EE027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C2329A"/>
  <w15:chartTrackingRefBased/>
  <w15:docId w15:val="{21514F1A-CE95-40BF-8E5D-F0011E439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E027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8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5</TotalTime>
  <Pages>1</Pages>
  <Words>106</Words>
  <Characters>605</Characters>
  <Application>Microsoft Office Word</Application>
  <DocSecurity>0</DocSecurity>
  <Lines>5</Lines>
  <Paragraphs>1</Paragraphs>
  <ScaleCrop>false</ScaleCrop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cp:lastPrinted>2023-02-24T10:42:00Z</cp:lastPrinted>
  <dcterms:created xsi:type="dcterms:W3CDTF">2022-09-23T09:05:00Z</dcterms:created>
  <dcterms:modified xsi:type="dcterms:W3CDTF">2023-02-24T10:43:00Z</dcterms:modified>
</cp:coreProperties>
</file>